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D63B3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07143/027-2А (07143/027)-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D63B31" w:rsidRPr="00D63B3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D63B31" w:rsidRPr="00D63B31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D63B31" w:rsidRPr="00D63B31">
          <w:rPr>
            <w:rStyle w:val="aa"/>
          </w:rPr>
          <w:t xml:space="preserve"> 6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D63B31" w:rsidRPr="00D63B31">
          <w:rPr>
            <w:u w:val="single"/>
          </w:rPr>
          <w:t xml:space="preserve"> 07143/027-2А </w:t>
        </w:r>
        <w:r w:rsidR="00D63B31">
          <w:t xml:space="preserve">(07143/027)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D63B31" w:rsidRPr="00D63B31">
          <w:rPr>
            <w:rStyle w:val="aa"/>
          </w:rPr>
          <w:t xml:space="preserve"> Медицинская </w:t>
        </w:r>
        <w:r w:rsidR="00D63B31" w:rsidRPr="00D63B31">
          <w:rPr>
            <w:u w:val="single"/>
          </w:rPr>
          <w:t xml:space="preserve">сестра палатная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D63B31" w:rsidRPr="00D63B31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D63B31" w:rsidRPr="00D63B3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82129B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82129B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D63B31" w:rsidRPr="00D63B31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6117EF">
            <w:pPr>
              <w:pStyle w:val="a8"/>
            </w:pPr>
            <w:r>
              <w:t xml:space="preserve">Работа </w:t>
            </w:r>
            <w:r w:rsidR="006117EF">
              <w:t>на посту</w:t>
            </w:r>
          </w:p>
        </w:tc>
        <w:tc>
          <w:tcPr>
            <w:tcW w:w="2286" w:type="dxa"/>
            <w:vAlign w:val="center"/>
          </w:tcPr>
          <w:p w:rsidR="00073B45" w:rsidRPr="00A31431" w:rsidRDefault="00AA1A12" w:rsidP="007C56B5">
            <w:pPr>
              <w:pStyle w:val="a8"/>
            </w:pPr>
            <w:r>
              <w:t>49.4; 49.2</w:t>
            </w:r>
            <w:r w:rsidR="0018001C">
              <w:t>; 49.</w:t>
            </w:r>
            <w:r>
              <w:t>1</w:t>
            </w:r>
          </w:p>
        </w:tc>
        <w:tc>
          <w:tcPr>
            <w:tcW w:w="2108" w:type="dxa"/>
            <w:vAlign w:val="center"/>
          </w:tcPr>
          <w:p w:rsidR="00073B45" w:rsidRPr="00A31431" w:rsidRDefault="00AA1A12" w:rsidP="007C56B5">
            <w:pPr>
              <w:pStyle w:val="a8"/>
            </w:pPr>
            <w:r>
              <w:t>49.2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AA1A12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82129B" w:rsidP="00FE033F">
      <w:pPr>
        <w:pStyle w:val="a6"/>
      </w:pPr>
      <w:fldSimple w:instr=" DOCVARIABLE  shum_result \* MERGEFORMAT ">
        <w:r w:rsidR="00AA1A12" w:rsidRPr="00AA1A12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44.0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AA1A12" w:rsidP="00E576CE">
            <w:pPr>
              <w:pStyle w:val="a8"/>
            </w:pPr>
            <w:r>
              <w:t>44.0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AA1A12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82129B" w:rsidP="00D76DF8">
      <w:fldSimple w:instr=" DOCVARIABLE att_zakl \* MERGEFORMAT ">
        <w:r w:rsidR="00AA1A12" w:rsidRPr="00AA1A12">
          <w:rPr>
            <w:bCs/>
          </w:rPr>
          <w:t>-</w:t>
        </w:r>
        <w:r w:rsidR="00AA1A12" w:rsidRPr="00AA1A12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AA1A12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D63B3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07143/027-2А (07143/027)-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82129B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82129B" w:rsidRPr="00C30AD7">
            <w:rPr>
              <w:rStyle w:val="ad"/>
              <w:sz w:val="20"/>
              <w:szCs w:val="20"/>
            </w:rPr>
            <w:fldChar w:fldCharType="separate"/>
          </w:r>
          <w:r w:rsidR="00D63B31">
            <w:rPr>
              <w:rStyle w:val="ad"/>
              <w:noProof/>
              <w:sz w:val="20"/>
              <w:szCs w:val="20"/>
            </w:rPr>
            <w:t>1</w:t>
          </w:r>
          <w:r w:rsidR="0082129B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63B31" w:rsidRPr="00D63B31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07143/027, 07143/027-1А (07143/027), 07143/027-2А (07143/027), 07143/027-3А (07143/02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3 "/>
    <w:docVar w:name="colraball" w:val="    "/>
    <w:docVar w:name="colwom" w:val=" 4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83AEF0F4551C4D37B64FFB3F4000C14B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27-2А (07143/027)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8C9B5570B3A447884C34E06119082E0"/>
    <w:docVar w:name="rm_id" w:val="214"/>
    <w:docVar w:name="rm_name" w:val=" Медицинская сестра палатная "/>
    <w:docVar w:name="rm_number" w:val=" 07143/027-2А (07143/027) "/>
    <w:docVar w:name="shum_result" w:val="Эквивалентный уровень звука за 8-часовой рабочий день на данном рабочем месте составляет 44.0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8001C"/>
    <w:rsid w:val="00197470"/>
    <w:rsid w:val="001F4D8D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117EF"/>
    <w:rsid w:val="006939DC"/>
    <w:rsid w:val="0069682B"/>
    <w:rsid w:val="006C035B"/>
    <w:rsid w:val="006C10DD"/>
    <w:rsid w:val="006C28B3"/>
    <w:rsid w:val="006D1765"/>
    <w:rsid w:val="006D4C2D"/>
    <w:rsid w:val="007049EB"/>
    <w:rsid w:val="00710271"/>
    <w:rsid w:val="00717C9F"/>
    <w:rsid w:val="00717E42"/>
    <w:rsid w:val="00743BF0"/>
    <w:rsid w:val="00751943"/>
    <w:rsid w:val="0076042D"/>
    <w:rsid w:val="00770F1F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2129B"/>
    <w:rsid w:val="00836834"/>
    <w:rsid w:val="00852B4B"/>
    <w:rsid w:val="008678FC"/>
    <w:rsid w:val="008821B4"/>
    <w:rsid w:val="00883461"/>
    <w:rsid w:val="008A0F2E"/>
    <w:rsid w:val="008A7109"/>
    <w:rsid w:val="008B2505"/>
    <w:rsid w:val="008E3A92"/>
    <w:rsid w:val="008E68DE"/>
    <w:rsid w:val="0090588D"/>
    <w:rsid w:val="009274CB"/>
    <w:rsid w:val="0092778A"/>
    <w:rsid w:val="00964BFD"/>
    <w:rsid w:val="009B292D"/>
    <w:rsid w:val="009B56F4"/>
    <w:rsid w:val="009B66C5"/>
    <w:rsid w:val="009B6A56"/>
    <w:rsid w:val="009C157E"/>
    <w:rsid w:val="009C1BB3"/>
    <w:rsid w:val="009D6918"/>
    <w:rsid w:val="009E30EB"/>
    <w:rsid w:val="00A12349"/>
    <w:rsid w:val="00A24AB0"/>
    <w:rsid w:val="00A27D1C"/>
    <w:rsid w:val="00A31431"/>
    <w:rsid w:val="00A907F6"/>
    <w:rsid w:val="00A91908"/>
    <w:rsid w:val="00A93FDC"/>
    <w:rsid w:val="00AA1A12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B628F"/>
    <w:rsid w:val="00BC2F3C"/>
    <w:rsid w:val="00C02721"/>
    <w:rsid w:val="00C30AD7"/>
    <w:rsid w:val="00C4382E"/>
    <w:rsid w:val="00CA6D5D"/>
    <w:rsid w:val="00CE3307"/>
    <w:rsid w:val="00CE3318"/>
    <w:rsid w:val="00D63B31"/>
    <w:rsid w:val="00D76DF8"/>
    <w:rsid w:val="00D85791"/>
    <w:rsid w:val="00D9588B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2016-10-17T11:57:00Z</dcterms:created>
  <dcterms:modified xsi:type="dcterms:W3CDTF">2016-10-18T09:20:00Z</dcterms:modified>
</cp:coreProperties>
</file>